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94770158"/>
                                    </w:sdtPr>
                                    <w:sdtContent>
                                      <w:p w14:paraId="23649F1F" w14:textId="28E761C8" w:rsidR="00340B68" w:rsidRPr="00340B68" w:rsidRDefault="00366389" w:rsidP="00340B68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366389">
                                          <w:rPr>
                                            <w:rStyle w:val="Style2"/>
                                          </w:rPr>
                                          <w:t>SUPBANCO-DAF-CM-2024-00</w:t>
                                        </w:r>
                                        <w:r w:rsidR="00C00B29">
                                          <w:rPr>
                                            <w:rStyle w:val="Style2"/>
                                          </w:rPr>
                                          <w:t>58</w:t>
                                        </w:r>
                                      </w:p>
                                    </w:sdtContent>
                                  </w:sdt>
                                  <w:p w14:paraId="74C73DA4" w14:textId="663932F7" w:rsidR="007058F3" w:rsidRDefault="00000000" w:rsidP="00340B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94770158"/>
                              </w:sdtPr>
                              <w:sdtContent>
                                <w:p w14:paraId="23649F1F" w14:textId="28E761C8" w:rsidR="00340B68" w:rsidRPr="00340B68" w:rsidRDefault="00366389" w:rsidP="00340B68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366389">
                                    <w:rPr>
                                      <w:rStyle w:val="Style2"/>
                                    </w:rPr>
                                    <w:t>SUPBANCO-DAF-CM-2024-00</w:t>
                                  </w:r>
                                  <w:r w:rsidR="00C00B29">
                                    <w:rPr>
                                      <w:rStyle w:val="Style2"/>
                                    </w:rPr>
                                    <w:t>58</w:t>
                                  </w:r>
                                </w:p>
                              </w:sdtContent>
                            </w:sdt>
                            <w:p w14:paraId="74C73DA4" w14:textId="663932F7" w:rsidR="007058F3" w:rsidRDefault="00000000" w:rsidP="00340B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0000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000000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073F0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133C8" w14:textId="77777777" w:rsidR="00582920" w:rsidRDefault="00582920" w:rsidP="001007E7">
      <w:pPr>
        <w:spacing w:after="0" w:line="240" w:lineRule="auto"/>
      </w:pPr>
      <w:r>
        <w:separator/>
      </w:r>
    </w:p>
  </w:endnote>
  <w:endnote w:type="continuationSeparator" w:id="0">
    <w:p w14:paraId="6580AD71" w14:textId="77777777" w:rsidR="00582920" w:rsidRDefault="0058292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7818" w14:textId="77777777" w:rsidR="00582920" w:rsidRDefault="00582920" w:rsidP="001007E7">
      <w:pPr>
        <w:spacing w:after="0" w:line="240" w:lineRule="auto"/>
      </w:pPr>
      <w:r>
        <w:separator/>
      </w:r>
    </w:p>
  </w:footnote>
  <w:footnote w:type="continuationSeparator" w:id="0">
    <w:p w14:paraId="49F505F2" w14:textId="77777777" w:rsidR="00582920" w:rsidRDefault="00582920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73F0C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40B68"/>
    <w:rsid w:val="00366389"/>
    <w:rsid w:val="003D160E"/>
    <w:rsid w:val="003E5197"/>
    <w:rsid w:val="00406206"/>
    <w:rsid w:val="00410707"/>
    <w:rsid w:val="0042490F"/>
    <w:rsid w:val="00425819"/>
    <w:rsid w:val="004564FE"/>
    <w:rsid w:val="00462024"/>
    <w:rsid w:val="00466B9C"/>
    <w:rsid w:val="004D45A8"/>
    <w:rsid w:val="004D7D0E"/>
    <w:rsid w:val="005049CB"/>
    <w:rsid w:val="00521233"/>
    <w:rsid w:val="00535962"/>
    <w:rsid w:val="00540D3F"/>
    <w:rsid w:val="00582920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671DC"/>
    <w:rsid w:val="008B3AE5"/>
    <w:rsid w:val="009A7942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0B29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16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11</cp:revision>
  <cp:lastPrinted>2011-03-04T18:41:00Z</cp:lastPrinted>
  <dcterms:created xsi:type="dcterms:W3CDTF">2022-07-14T15:30:00Z</dcterms:created>
  <dcterms:modified xsi:type="dcterms:W3CDTF">2024-09-05T15:22:00Z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